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1E" w:rsidRDefault="00F7591E" w:rsidP="00F7591E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公司纳税状况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F7591E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F7591E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营业执照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F7591E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法定代表人的身份证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F7591E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法人授权委托书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F7591E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委托代理人身份证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F7591E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 w:rsidP="002C2C76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纳税凭证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</w:p>
        </w:tc>
      </w:tr>
      <w:tr w:rsidR="00F7591E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F7591E" w:rsidRDefault="00F7591E" w:rsidP="00F7591E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F7591E" w:rsidRDefault="00F7591E" w:rsidP="004F00C1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自然人纳税状况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F7591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F7591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F7591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纳税凭证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F7591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F7591E" w:rsidRDefault="00F7591E" w:rsidP="00710F15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F7591E" w:rsidRDefault="00F7591E" w:rsidP="00710F15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F7591E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F7591E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F7591E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F7591E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91E" w:rsidRDefault="00F7591E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7591E" w:rsidRDefault="00F7591E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F7591E" w:rsidRDefault="00F7591E" w:rsidP="002C2C76">
      <w:pPr>
        <w:rPr>
          <w:rFonts w:cs="Times New Roman"/>
        </w:rPr>
      </w:pPr>
    </w:p>
    <w:p w:rsidR="00F7591E" w:rsidRDefault="00F7591E" w:rsidP="002C2C76">
      <w:pPr>
        <w:rPr>
          <w:rFonts w:cs="Times New Roman"/>
        </w:rPr>
      </w:pPr>
    </w:p>
    <w:p w:rsidR="00F7591E" w:rsidRDefault="00F7591E" w:rsidP="002C2C76">
      <w:pPr>
        <w:rPr>
          <w:rFonts w:cs="Times New Roman"/>
        </w:rPr>
      </w:pPr>
    </w:p>
    <w:p w:rsidR="00F7591E" w:rsidRPr="002C2C76" w:rsidRDefault="00F7591E" w:rsidP="002C2C76">
      <w:pPr>
        <w:rPr>
          <w:rFonts w:cs="Times New Roman"/>
        </w:rPr>
      </w:pPr>
    </w:p>
    <w:sectPr w:rsidR="00F7591E" w:rsidRPr="002C2C76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91E" w:rsidRDefault="00F7591E" w:rsidP="0034006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7591E" w:rsidRDefault="00F7591E" w:rsidP="0034006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91E" w:rsidRDefault="00F7591E" w:rsidP="0034006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7591E" w:rsidRDefault="00F7591E" w:rsidP="0034006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91B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B77A0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91B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2C76"/>
    <w:rsid w:val="002C6DC6"/>
    <w:rsid w:val="002C6F73"/>
    <w:rsid w:val="002D10A2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006A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5AF9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00C1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4692"/>
    <w:rsid w:val="00605EAD"/>
    <w:rsid w:val="006110F5"/>
    <w:rsid w:val="00611E0E"/>
    <w:rsid w:val="006139D7"/>
    <w:rsid w:val="0061652E"/>
    <w:rsid w:val="0061799D"/>
    <w:rsid w:val="00620E07"/>
    <w:rsid w:val="006221FA"/>
    <w:rsid w:val="00624197"/>
    <w:rsid w:val="006319F1"/>
    <w:rsid w:val="00634AC6"/>
    <w:rsid w:val="00634F71"/>
    <w:rsid w:val="006353B8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901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3FD2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0F15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33FE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5B11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079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97AEC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1692B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4944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591E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06A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4006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006A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4006A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400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145</Words>
  <Characters>831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2018-07-21T11:36:00Z</dcterms:created>
  <dcterms:modified xsi:type="dcterms:W3CDTF">2018-08-04T06:32:00Z</dcterms:modified>
</cp:coreProperties>
</file>